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44CD0A0E" w:rsidR="00DD01F9" w:rsidRPr="00DD01F9" w:rsidRDefault="009410F3"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229C3059" w:rsidR="00F45FC5" w:rsidRDefault="00386433" w:rsidP="002D5F19">
            <w:pPr>
              <w:pStyle w:val="Titlepagearticle"/>
            </w:pPr>
            <w:r>
              <w:t>Werkhemd KM</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4A26E3FF" w14:textId="2B401CF6" w:rsidR="00472E09" w:rsidRDefault="003D15F9" w:rsidP="00FA30F8">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5EAB2A45" w:rsidR="0060167A" w:rsidRPr="00214732" w:rsidRDefault="00386433" w:rsidP="00897938">
            <w:pPr>
              <w:pStyle w:val="Tabletext"/>
              <w:rPr>
                <w:b/>
                <w:sz w:val="18"/>
                <w:szCs w:val="18"/>
              </w:rPr>
            </w:pPr>
            <w:r w:rsidRPr="00477A12">
              <w:rPr>
                <w:b/>
                <w:sz w:val="18"/>
                <w:szCs w:val="18"/>
              </w:rPr>
              <w:t>Werkhemd</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F80B00C" w14:textId="0C637911" w:rsidR="000F2D9E" w:rsidRDefault="000F2D9E" w:rsidP="000F2D9E">
            <w:pPr>
              <w:pStyle w:val="Tabletext"/>
              <w:numPr>
                <w:ilvl w:val="0"/>
                <w:numId w:val="45"/>
              </w:numPr>
              <w:spacing w:line="276" w:lineRule="auto"/>
              <w:rPr>
                <w:sz w:val="18"/>
                <w:szCs w:val="18"/>
              </w:rPr>
            </w:pPr>
            <w:r>
              <w:rPr>
                <w:sz w:val="18"/>
                <w:szCs w:val="18"/>
              </w:rPr>
              <w:t>M</w:t>
            </w:r>
            <w:r w:rsidRPr="00054A68">
              <w:rPr>
                <w:sz w:val="18"/>
                <w:szCs w:val="18"/>
              </w:rPr>
              <w:t xml:space="preserve">odel met </w:t>
            </w:r>
            <w:r>
              <w:rPr>
                <w:sz w:val="18"/>
                <w:szCs w:val="18"/>
              </w:rPr>
              <w:t>korte</w:t>
            </w:r>
            <w:r w:rsidRPr="00054A68">
              <w:rPr>
                <w:sz w:val="18"/>
                <w:szCs w:val="18"/>
              </w:rPr>
              <w:t xml:space="preserve"> mouwen</w:t>
            </w:r>
          </w:p>
          <w:p w14:paraId="4152BB6D" w14:textId="709252C3" w:rsidR="000F2D9E" w:rsidRPr="000F2D9E" w:rsidRDefault="000F2D9E" w:rsidP="000F2D9E">
            <w:pPr>
              <w:pStyle w:val="Tabletext"/>
              <w:numPr>
                <w:ilvl w:val="0"/>
                <w:numId w:val="45"/>
              </w:numPr>
              <w:spacing w:line="276" w:lineRule="auto"/>
              <w:rPr>
                <w:sz w:val="18"/>
                <w:szCs w:val="18"/>
              </w:rPr>
            </w:pPr>
            <w:r>
              <w:rPr>
                <w:sz w:val="18"/>
                <w:szCs w:val="18"/>
              </w:rPr>
              <w:t>D</w:t>
            </w:r>
            <w:r w:rsidRPr="000C7CB7">
              <w:rPr>
                <w:sz w:val="18"/>
                <w:szCs w:val="18"/>
              </w:rPr>
              <w:t xml:space="preserve">e lengte van de mouwen dient afgestemd te zijn op die van het T-shirt. De mouwen van het </w:t>
            </w:r>
            <w:r w:rsidRPr="000F2D9E">
              <w:rPr>
                <w:sz w:val="18"/>
                <w:szCs w:val="18"/>
              </w:rPr>
              <w:t xml:space="preserve">T-shirt mogen niet onder de mouwen van het </w:t>
            </w:r>
            <w:r>
              <w:rPr>
                <w:sz w:val="18"/>
                <w:szCs w:val="18"/>
              </w:rPr>
              <w:t>werk</w:t>
            </w:r>
            <w:r w:rsidRPr="000F2D9E">
              <w:rPr>
                <w:sz w:val="18"/>
                <w:szCs w:val="18"/>
              </w:rPr>
              <w:t>hemd uitkomen.</w:t>
            </w:r>
          </w:p>
          <w:p w14:paraId="157AA35C" w14:textId="21949390" w:rsidR="00FB4C0E" w:rsidRPr="00856F05" w:rsidRDefault="008B377F" w:rsidP="000F2D9E">
            <w:pPr>
              <w:pStyle w:val="Lijstalinea"/>
              <w:numPr>
                <w:ilvl w:val="0"/>
                <w:numId w:val="41"/>
              </w:numPr>
              <w:spacing w:line="276" w:lineRule="auto"/>
            </w:pPr>
            <w:r w:rsidRPr="00743409">
              <w:rPr>
                <w:szCs w:val="18"/>
              </w:rPr>
              <w:t>Voorsluiting met zichtbare drukknopen, onderzijde verdekt</w:t>
            </w:r>
          </w:p>
          <w:p w14:paraId="3C4365C5" w14:textId="6A356A12" w:rsidR="00856F05" w:rsidRPr="00FB4C0E" w:rsidRDefault="00856F05" w:rsidP="000F2D9E">
            <w:pPr>
              <w:pStyle w:val="Lijstalinea"/>
              <w:numPr>
                <w:ilvl w:val="0"/>
                <w:numId w:val="41"/>
              </w:numPr>
              <w:spacing w:line="276" w:lineRule="auto"/>
            </w:pPr>
            <w:r>
              <w:rPr>
                <w:szCs w:val="18"/>
              </w:rPr>
              <w:t>2-delige kraag met staander</w:t>
            </w:r>
          </w:p>
          <w:p w14:paraId="24C3C7AA" w14:textId="62F0777F" w:rsidR="00FB4C0E" w:rsidRPr="00FB4C0E" w:rsidRDefault="00FB4C0E" w:rsidP="000F2D9E">
            <w:pPr>
              <w:pStyle w:val="Lijstalinea"/>
              <w:numPr>
                <w:ilvl w:val="0"/>
                <w:numId w:val="41"/>
              </w:numPr>
              <w:spacing w:line="276" w:lineRule="auto"/>
            </w:pPr>
            <w:r w:rsidRPr="00FB4C0E">
              <w:rPr>
                <w:szCs w:val="18"/>
              </w:rPr>
              <w:t>2 borstzakken met sluiting</w:t>
            </w:r>
          </w:p>
          <w:p w14:paraId="478DC4CD" w14:textId="50400F74" w:rsidR="00FB4C0E" w:rsidRDefault="00856F05" w:rsidP="000F2D9E">
            <w:pPr>
              <w:pStyle w:val="Lijstalinea"/>
              <w:numPr>
                <w:ilvl w:val="0"/>
                <w:numId w:val="41"/>
              </w:numPr>
              <w:spacing w:line="276" w:lineRule="auto"/>
            </w:pPr>
            <w:r>
              <w:rPr>
                <w:szCs w:val="18"/>
              </w:rPr>
              <w:t xml:space="preserve">Bij voorkeur </w:t>
            </w:r>
            <w:r w:rsidR="00FB4C0E" w:rsidRPr="00332FF4">
              <w:rPr>
                <w:szCs w:val="18"/>
              </w:rPr>
              <w:t>1 pennenzak als onderdeel van de linker borstzak.</w:t>
            </w:r>
          </w:p>
          <w:p w14:paraId="7A0A0B7B" w14:textId="7511D10D" w:rsidR="006C4C86" w:rsidRPr="007F4B16" w:rsidRDefault="006C4C86" w:rsidP="000F2D9E">
            <w:pPr>
              <w:pStyle w:val="Lijstalinea"/>
              <w:numPr>
                <w:ilvl w:val="0"/>
                <w:numId w:val="41"/>
              </w:numPr>
              <w:spacing w:line="276" w:lineRule="auto"/>
            </w:pPr>
            <w:r w:rsidRPr="007F4B16">
              <w:t>Voorzien van Heat seal logo</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67F35CD1" w:rsidR="0060167A" w:rsidRPr="00740C03" w:rsidRDefault="009B45BF" w:rsidP="00897938">
            <w:pPr>
              <w:pStyle w:val="Tabletext"/>
              <w:rPr>
                <w:sz w:val="18"/>
                <w:szCs w:val="18"/>
              </w:rPr>
            </w:pPr>
            <w:r>
              <w:rPr>
                <w:sz w:val="18"/>
                <w:szCs w:val="18"/>
              </w:rPr>
              <w:t>- z</w:t>
            </w:r>
            <w:r w:rsidR="0060167A" w:rsidRPr="00740C03">
              <w:rPr>
                <w:sz w:val="18"/>
                <w:szCs w:val="18"/>
              </w:rPr>
              <w:t>ie</w:t>
            </w:r>
            <w:r w:rsidR="006C21D4" w:rsidRPr="00CF2CDA">
              <w:rPr>
                <w:sz w:val="18"/>
                <w:szCs w:val="18"/>
              </w:rPr>
              <w:t xml:space="preserve"> </w:t>
            </w:r>
            <w:r w:rsidR="006C21D4"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11279F93" w14:textId="77777777" w:rsidR="00477A12" w:rsidRDefault="00477A12"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7A22F8AC" w14:textId="77777777" w:rsidR="00477A12" w:rsidRDefault="00477A12" w:rsidP="00814768">
      <w:pPr>
        <w:pStyle w:val="Kop3"/>
        <w:spacing w:before="240"/>
        <w:rPr>
          <w:b/>
          <w:i/>
          <w:sz w:val="18"/>
          <w:szCs w:val="18"/>
        </w:rPr>
      </w:pPr>
    </w:p>
    <w:p w14:paraId="305DBF51" w14:textId="38218CCA"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858F9A7"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3F335F">
        <w:t>35/36 – 49/50</w:t>
      </w:r>
      <w:r w:rsidR="005C1222" w:rsidRPr="007F4B16">
        <w:t xml:space="preserve">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57B563A6" w14:textId="538AF81B" w:rsidR="00053C15" w:rsidRPr="007F4B16" w:rsidRDefault="00053C15" w:rsidP="00053C15">
      <w:pPr>
        <w:numPr>
          <w:ilvl w:val="1"/>
          <w:numId w:val="41"/>
        </w:numPr>
        <w:spacing w:line="240" w:lineRule="atLeast"/>
      </w:pPr>
      <w:r w:rsidRPr="007F4B16">
        <w:t xml:space="preserve">Gewicht </w:t>
      </w:r>
      <w:r w:rsidR="00267E68">
        <w:t>200</w:t>
      </w:r>
      <w:r w:rsidRPr="007F4B16">
        <w:t>-2</w:t>
      </w:r>
      <w:r w:rsidR="00267E68">
        <w:t>3</w:t>
      </w:r>
      <w:r w:rsidRPr="007F4B16">
        <w:t>0 gr/m2</w:t>
      </w:r>
    </w:p>
    <w:p w14:paraId="64BCBB55" w14:textId="22042BB2" w:rsidR="00053C15" w:rsidRPr="007F4B16" w:rsidRDefault="00053C15" w:rsidP="00053C15">
      <w:pPr>
        <w:numPr>
          <w:ilvl w:val="1"/>
          <w:numId w:val="41"/>
        </w:numPr>
        <w:spacing w:line="240" w:lineRule="atLeast"/>
      </w:pPr>
      <w:r w:rsidRPr="007F4B16">
        <w:t>Stofsamenstelling: Katoen</w:t>
      </w:r>
      <w:r w:rsidR="00267E68">
        <w:t xml:space="preserve">/Polyester </w:t>
      </w:r>
      <w:r w:rsidRPr="007F4B16">
        <w:t>of duurzaam alternatief</w:t>
      </w:r>
    </w:p>
    <w:p w14:paraId="050BC224" w14:textId="77777777" w:rsidR="00002A06" w:rsidRPr="00053C15" w:rsidRDefault="00002A06" w:rsidP="001C6B91"/>
    <w:p w14:paraId="36A3826A" w14:textId="5560F310" w:rsidR="00393CCC" w:rsidRPr="00FA7273" w:rsidRDefault="000E6AC7" w:rsidP="00242408">
      <w:pPr>
        <w:spacing w:line="280" w:lineRule="atLeast"/>
        <w:rPr>
          <w:color w:val="FF0000"/>
        </w:rPr>
      </w:pPr>
      <w:bookmarkStart w:id="71" w:name="OLE_LINK12"/>
      <w:bookmarkStart w:id="72" w:name="OLE_LINK13"/>
      <w:r>
        <w:t>Kleur:</w:t>
      </w:r>
      <w:r w:rsidR="00393CCC">
        <w:t xml:space="preserve"> </w:t>
      </w:r>
      <w:r w:rsidR="001E3E4F">
        <w:t>Donker</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EE7C0" w14:textId="77777777" w:rsidR="0021640C" w:rsidRDefault="0021640C">
      <w:r>
        <w:separator/>
      </w:r>
    </w:p>
  </w:endnote>
  <w:endnote w:type="continuationSeparator" w:id="0">
    <w:p w14:paraId="46CB97B0" w14:textId="77777777" w:rsidR="0021640C" w:rsidRDefault="0021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BEC4D" w14:textId="77777777" w:rsidR="0021640C" w:rsidRDefault="0021640C">
      <w:r>
        <w:separator/>
      </w:r>
    </w:p>
  </w:footnote>
  <w:footnote w:type="continuationSeparator" w:id="0">
    <w:p w14:paraId="6D206386" w14:textId="77777777" w:rsidR="0021640C" w:rsidRDefault="0021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215448A" w:rsidR="007B5ABB" w:rsidRDefault="007B5ABB">
    <w:pPr>
      <w:pStyle w:val="Headertext"/>
    </w:pPr>
    <w:r>
      <w:tab/>
    </w:r>
    <w:r w:rsidR="009E767F">
      <w:t>PVE-nummer</w:t>
    </w:r>
    <w:r w:rsidR="009E767F">
      <w:tab/>
      <w:t xml:space="preserve">: Annex </w:t>
    </w:r>
    <w:r w:rsidR="00280E19">
      <w:t>1</w:t>
    </w:r>
    <w:r w:rsidR="00477A12">
      <w:t>4</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35264D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40C"/>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15F9"/>
    <w:rsid w:val="003D232F"/>
    <w:rsid w:val="003E615E"/>
    <w:rsid w:val="003F12D1"/>
    <w:rsid w:val="003F2D42"/>
    <w:rsid w:val="003F335F"/>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A12"/>
    <w:rsid w:val="00477C34"/>
    <w:rsid w:val="00481431"/>
    <w:rsid w:val="0048328C"/>
    <w:rsid w:val="004836C3"/>
    <w:rsid w:val="004840E8"/>
    <w:rsid w:val="004867CE"/>
    <w:rsid w:val="00486FE6"/>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21D4"/>
    <w:rsid w:val="006C4C86"/>
    <w:rsid w:val="006C50D3"/>
    <w:rsid w:val="006D096A"/>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37F6"/>
    <w:rsid w:val="0093441F"/>
    <w:rsid w:val="00934536"/>
    <w:rsid w:val="009348BD"/>
    <w:rsid w:val="009373F9"/>
    <w:rsid w:val="009410F3"/>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9</TotalTime>
  <Pages>4</Pages>
  <Words>832</Words>
  <Characters>5101</Characters>
  <Application>Microsoft Office Word</Application>
  <DocSecurity>0</DocSecurity>
  <Lines>204</Lines>
  <Paragraphs>109</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5824</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16</cp:revision>
  <cp:lastPrinted>2017-08-15T06:54:00Z</cp:lastPrinted>
  <dcterms:created xsi:type="dcterms:W3CDTF">2020-10-12T11:39:00Z</dcterms:created>
  <dcterms:modified xsi:type="dcterms:W3CDTF">2021-01-25T09:55:00Z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